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19355" w14:textId="77777777" w:rsidR="001F7177" w:rsidRDefault="001F7177" w:rsidP="001F71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RYCHE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fl.1436-37)</w:t>
      </w:r>
    </w:p>
    <w:p w14:paraId="200DE931" w14:textId="77777777" w:rsidR="001F7177" w:rsidRDefault="001F7177" w:rsidP="001F717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St.Michael’s</w:t>
      </w:r>
      <w:proofErr w:type="spellEnd"/>
      <w:proofErr w:type="gram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Irstead</w:t>
      </w:r>
      <w:proofErr w:type="spellEnd"/>
      <w:r>
        <w:rPr>
          <w:rFonts w:cs="Times New Roman"/>
          <w:szCs w:val="24"/>
        </w:rPr>
        <w:t>, Norfolk.</w:t>
      </w:r>
    </w:p>
    <w:p w14:paraId="50B7B0F3" w14:textId="77777777" w:rsidR="001F7177" w:rsidRDefault="001F7177" w:rsidP="001F7177">
      <w:pPr>
        <w:pStyle w:val="NoSpacing"/>
        <w:jc w:val="both"/>
        <w:rPr>
          <w:rFonts w:cs="Times New Roman"/>
          <w:szCs w:val="24"/>
        </w:rPr>
      </w:pPr>
    </w:p>
    <w:p w14:paraId="320C444D" w14:textId="77777777" w:rsidR="001F7177" w:rsidRDefault="001F7177" w:rsidP="001F7177">
      <w:pPr>
        <w:pStyle w:val="NoSpacing"/>
        <w:jc w:val="both"/>
        <w:rPr>
          <w:rFonts w:cs="Times New Roman"/>
          <w:szCs w:val="24"/>
        </w:rPr>
      </w:pPr>
    </w:p>
    <w:p w14:paraId="1BA518A3" w14:textId="77777777" w:rsidR="001F7177" w:rsidRDefault="001F7177" w:rsidP="001F717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1436</w:t>
      </w:r>
      <w:r>
        <w:rPr>
          <w:rFonts w:cs="Times New Roman"/>
          <w:szCs w:val="24"/>
        </w:rPr>
        <w:tab/>
        <w:t>He became Vicar.</w:t>
      </w:r>
    </w:p>
    <w:p w14:paraId="27AEF6D0" w14:textId="77777777" w:rsidR="001F7177" w:rsidRDefault="001F7177" w:rsidP="001F71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7E3F5BFB" w14:textId="77777777" w:rsidR="001F7177" w:rsidRDefault="001F7177" w:rsidP="001F7177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46-9,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FB8A4E4" w14:textId="77777777" w:rsidR="001F7177" w:rsidRDefault="001F7177" w:rsidP="001F7177">
      <w:pPr>
        <w:pStyle w:val="NoSpacing"/>
        <w:rPr>
          <w:rFonts w:cs="Times New Roman"/>
          <w:szCs w:val="24"/>
        </w:rPr>
      </w:pPr>
    </w:p>
    <w:p w14:paraId="499AB0A5" w14:textId="77777777" w:rsidR="001F7177" w:rsidRDefault="001F7177" w:rsidP="001F7177">
      <w:pPr>
        <w:pStyle w:val="NoSpacing"/>
        <w:rPr>
          <w:rFonts w:cs="Times New Roman"/>
          <w:szCs w:val="24"/>
        </w:rPr>
      </w:pPr>
    </w:p>
    <w:p w14:paraId="4E778068" w14:textId="77777777" w:rsidR="001F7177" w:rsidRDefault="001F7177" w:rsidP="001F71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January 2024</w:t>
      </w:r>
    </w:p>
    <w:p w14:paraId="331D95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45C98" w14:textId="77777777" w:rsidR="001F7177" w:rsidRDefault="001F7177" w:rsidP="009139A6">
      <w:r>
        <w:separator/>
      </w:r>
    </w:p>
  </w:endnote>
  <w:endnote w:type="continuationSeparator" w:id="0">
    <w:p w14:paraId="761AAB06" w14:textId="77777777" w:rsidR="001F7177" w:rsidRDefault="001F71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6E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1F0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960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3242D" w14:textId="77777777" w:rsidR="001F7177" w:rsidRDefault="001F7177" w:rsidP="009139A6">
      <w:r>
        <w:separator/>
      </w:r>
    </w:p>
  </w:footnote>
  <w:footnote w:type="continuationSeparator" w:id="0">
    <w:p w14:paraId="7E1AA563" w14:textId="77777777" w:rsidR="001F7177" w:rsidRDefault="001F71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D03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1EF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DE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177"/>
    <w:rsid w:val="000666E0"/>
    <w:rsid w:val="001F717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33679"/>
  <w15:chartTrackingRefBased/>
  <w15:docId w15:val="{A5049E2F-BCA6-4D60-B577-55A04489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2024-01-28T19:46:00Z</dcterms:created>
  <dcterms:modified xsi:type="dcterms:W3CDTF">2024-01-28T19:47:00Z</dcterms:modified>
</cp:coreProperties>
</file>